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0439E8C9" w14:textId="47ADD235" w:rsidR="00B33FD4" w:rsidRDefault="6F6D762A" w:rsidP="00B33FD4">
      <w:pPr>
        <w:tabs>
          <w:tab w:val="left" w:pos="993"/>
          <w:tab w:val="left" w:pos="1134"/>
        </w:tabs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33FD4">
        <w:rPr>
          <w:rFonts w:cs="Arial"/>
        </w:rPr>
        <w:t>4301-</w:t>
      </w:r>
      <w:r w:rsidR="00A3032F">
        <w:rPr>
          <w:rFonts w:cs="Arial"/>
        </w:rPr>
        <w:t>00</w:t>
      </w:r>
      <w:r w:rsidR="00636BD7">
        <w:rPr>
          <w:rFonts w:cs="Arial"/>
        </w:rPr>
        <w:t>2</w:t>
      </w:r>
      <w:r w:rsidR="00B5614D">
        <w:rPr>
          <w:rFonts w:cs="Arial"/>
        </w:rPr>
        <w:t>5</w:t>
      </w:r>
      <w:r w:rsidR="00B33FD4">
        <w:rPr>
          <w:rFonts w:cs="Arial"/>
        </w:rPr>
        <w:t>/202</w:t>
      </w:r>
      <w:r w:rsidR="00636BD7">
        <w:rPr>
          <w:rFonts w:cs="Arial"/>
        </w:rPr>
        <w:t>5</w:t>
      </w:r>
    </w:p>
    <w:p w14:paraId="3CA419E5" w14:textId="3541937C" w:rsidR="00B33FD4" w:rsidRDefault="00B33FD4" w:rsidP="00B33FD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636BD7">
        <w:rPr>
          <w:rFonts w:cs="Arial"/>
        </w:rPr>
        <w:t>5-3</w:t>
      </w:r>
      <w:r w:rsidR="00B5614D">
        <w:rPr>
          <w:rFonts w:cs="Arial"/>
        </w:rPr>
        <w:t>61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3747" w:type="dxa"/>
        <w:tblInd w:w="38" w:type="dxa"/>
        <w:tblLook w:val="04A0" w:firstRow="1" w:lastRow="0" w:firstColumn="1" w:lastColumn="0" w:noHBand="0" w:noVBand="1"/>
      </w:tblPr>
      <w:tblGrid>
        <w:gridCol w:w="1820"/>
        <w:gridCol w:w="2927"/>
        <w:gridCol w:w="3520"/>
        <w:gridCol w:w="1622"/>
        <w:gridCol w:w="1273"/>
        <w:gridCol w:w="2585"/>
      </w:tblGrid>
      <w:tr w:rsidR="005B00FD" w:rsidRPr="005B00FD" w14:paraId="7EAD5C8D" w14:textId="77777777" w:rsidTr="00D3552E">
        <w:trPr>
          <w:trHeight w:val="311"/>
        </w:trPr>
        <w:tc>
          <w:tcPr>
            <w:tcW w:w="1820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2927" w:type="dxa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520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22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273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2585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D3552E" w:rsidRPr="005B00FD" w14:paraId="377BD5BE" w14:textId="77777777" w:rsidTr="00D3552E">
        <w:trPr>
          <w:trHeight w:val="567"/>
        </w:trPr>
        <w:tc>
          <w:tcPr>
            <w:tcW w:w="1820" w:type="dxa"/>
          </w:tcPr>
          <w:p w14:paraId="5BC4869B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1D6CCC0A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520" w:type="dxa"/>
            <w:vAlign w:val="center"/>
          </w:tcPr>
          <w:p w14:paraId="3037A447" w14:textId="00A5F983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>rsta del</w:t>
            </w:r>
            <w:r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22" w:type="dxa"/>
            <w:vAlign w:val="center"/>
          </w:tcPr>
          <w:p w14:paraId="61A6112E" w14:textId="7A61BE73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 xml:space="preserve">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273" w:type="dxa"/>
            <w:vAlign w:val="center"/>
          </w:tcPr>
          <w:p w14:paraId="3AEE064D" w14:textId="12D433E6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B00FD">
              <w:rPr>
                <w:sz w:val="20"/>
                <w:szCs w:val="20"/>
              </w:rPr>
              <w:t xml:space="preserve">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585" w:type="dxa"/>
            <w:vAlign w:val="center"/>
          </w:tcPr>
          <w:p w14:paraId="587483B9" w14:textId="71D7AFC8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5B00FD">
              <w:rPr>
                <w:sz w:val="20"/>
                <w:szCs w:val="20"/>
              </w:rPr>
              <w:t>otrditev</w:t>
            </w:r>
          </w:p>
          <w:p w14:paraId="08EE428D" w14:textId="77777777" w:rsidR="00D3552E" w:rsidRPr="005B00FD" w:rsidRDefault="00D3552E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D3552E" w:rsidRPr="005B00FD" w14:paraId="392A5A52" w14:textId="77777777" w:rsidTr="00D3552E">
        <w:trPr>
          <w:trHeight w:val="273"/>
        </w:trPr>
        <w:tc>
          <w:tcPr>
            <w:tcW w:w="1820" w:type="dxa"/>
            <w:vAlign w:val="center"/>
          </w:tcPr>
          <w:p w14:paraId="24C3AE8B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2927" w:type="dxa"/>
          </w:tcPr>
          <w:p w14:paraId="020BE025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381288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FC6CEE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6AEBAE8A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D9D9D9" w:themeFill="background1" w:themeFillShade="D9"/>
          </w:tcPr>
          <w:p w14:paraId="6E93DA4B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D3552E" w:rsidRPr="005B00FD" w14:paraId="571A450D" w14:textId="77777777" w:rsidTr="00D3552E">
        <w:trPr>
          <w:trHeight w:val="277"/>
        </w:trPr>
        <w:tc>
          <w:tcPr>
            <w:tcW w:w="1820" w:type="dxa"/>
            <w:vAlign w:val="center"/>
          </w:tcPr>
          <w:p w14:paraId="28D7C4FF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2927" w:type="dxa"/>
          </w:tcPr>
          <w:p w14:paraId="78AD2FDE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04CFA2CF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A59A18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68155BB7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auto"/>
          </w:tcPr>
          <w:p w14:paraId="166C62E2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D3552E" w:rsidRPr="005B00FD" w14:paraId="381A3FC4" w14:textId="77777777" w:rsidTr="00D3552E">
        <w:trPr>
          <w:trHeight w:val="267"/>
        </w:trPr>
        <w:tc>
          <w:tcPr>
            <w:tcW w:w="1820" w:type="dxa"/>
            <w:vAlign w:val="center"/>
          </w:tcPr>
          <w:p w14:paraId="25D7F278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2927" w:type="dxa"/>
          </w:tcPr>
          <w:p w14:paraId="687DAAE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E5877FC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12FFD93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7C3CBE3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585" w:type="dxa"/>
          </w:tcPr>
          <w:p w14:paraId="415A166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D3552E">
        <w:trPr>
          <w:trHeight w:val="363"/>
        </w:trPr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0A1086FA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</w:t>
      </w:r>
      <w:r w:rsidR="000F46A4">
        <w:rPr>
          <w:rFonts w:cs="Arial"/>
          <w:sz w:val="18"/>
          <w:szCs w:val="18"/>
        </w:rPr>
        <w:t>,</w:t>
      </w:r>
      <w:r w:rsidRPr="005B00FD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214E9" w14:textId="77777777" w:rsidR="009666E8" w:rsidRDefault="009666E8">
      <w:r>
        <w:separator/>
      </w:r>
    </w:p>
  </w:endnote>
  <w:endnote w:type="continuationSeparator" w:id="0">
    <w:p w14:paraId="5795AE12" w14:textId="77777777" w:rsidR="009666E8" w:rsidRDefault="0096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A5A12" w14:textId="77777777" w:rsidR="00750DB6" w:rsidRDefault="00750D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98097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C4177" w14:textId="77777777" w:rsidR="009666E8" w:rsidRDefault="009666E8">
      <w:r>
        <w:separator/>
      </w:r>
    </w:p>
  </w:footnote>
  <w:footnote w:type="continuationSeparator" w:id="0">
    <w:p w14:paraId="10A00227" w14:textId="77777777" w:rsidR="009666E8" w:rsidRDefault="00966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C3870" w14:textId="77777777" w:rsidR="00750DB6" w:rsidRDefault="00750D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11F07" w14:textId="77777777" w:rsidR="00750DB6" w:rsidRDefault="00750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3C1A8F52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+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2DDA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0541D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367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5460E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36BD7"/>
    <w:rsid w:val="006448A4"/>
    <w:rsid w:val="0065152F"/>
    <w:rsid w:val="00652A92"/>
    <w:rsid w:val="00662D8F"/>
    <w:rsid w:val="0066332D"/>
    <w:rsid w:val="00670A28"/>
    <w:rsid w:val="00670D1D"/>
    <w:rsid w:val="00695AB6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1F74"/>
    <w:rsid w:val="00780396"/>
    <w:rsid w:val="00781C06"/>
    <w:rsid w:val="0078319E"/>
    <w:rsid w:val="00783525"/>
    <w:rsid w:val="00797F61"/>
    <w:rsid w:val="007D302C"/>
    <w:rsid w:val="007D4174"/>
    <w:rsid w:val="007D6D1B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5FC2"/>
    <w:rsid w:val="00946104"/>
    <w:rsid w:val="009514DD"/>
    <w:rsid w:val="0095198A"/>
    <w:rsid w:val="00953938"/>
    <w:rsid w:val="00965BB4"/>
    <w:rsid w:val="009666E8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32F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5614D"/>
    <w:rsid w:val="00B60D81"/>
    <w:rsid w:val="00B661E3"/>
    <w:rsid w:val="00B74AE2"/>
    <w:rsid w:val="00B837CF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0853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552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4E4"/>
    <w:rsid w:val="00DB2D1E"/>
    <w:rsid w:val="00DB3E61"/>
    <w:rsid w:val="00DF116B"/>
    <w:rsid w:val="00DF3D50"/>
    <w:rsid w:val="00E01196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576A6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67B41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481A4949-B22E-405A-A3CA-E05FA8410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27</cp:revision>
  <cp:lastPrinted>2024-03-14T11:41:00Z</cp:lastPrinted>
  <dcterms:created xsi:type="dcterms:W3CDTF">2016-05-31T11:25:00Z</dcterms:created>
  <dcterms:modified xsi:type="dcterms:W3CDTF">2025-10-07T07:52:00Z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